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477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CHRYSTOWE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670477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670477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0477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0477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670477" w:rsidRDefault="00670477" w:rsidP="00EE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EE1F57" w:rsidRDefault="00EE1F57" w:rsidP="00EE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EE1F57" w:rsidRDefault="00EE1F57" w:rsidP="00EE1F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EE1F57" w:rsidRDefault="00EE1F57" w:rsidP="00EE1F57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vol.4 pp.87-8)</w:t>
      </w:r>
    </w:p>
    <w:p w:rsidR="00670477" w:rsidRDefault="00670477" w:rsidP="00670477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Default="0067047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:rsidR="00EE1F57" w:rsidRPr="00670477" w:rsidRDefault="00EE1F57" w:rsidP="006704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2016</w:t>
      </w:r>
      <w:bookmarkStart w:id="0" w:name="_GoBack"/>
      <w:bookmarkEnd w:id="0"/>
    </w:p>
    <w:sectPr w:rsidR="00EE1F57" w:rsidRPr="006704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477" w:rsidRDefault="00670477" w:rsidP="00564E3C">
      <w:pPr>
        <w:spacing w:after="0" w:line="240" w:lineRule="auto"/>
      </w:pPr>
      <w:r>
        <w:separator/>
      </w:r>
    </w:p>
  </w:endnote>
  <w:endnote w:type="continuationSeparator" w:id="0">
    <w:p w:rsidR="00670477" w:rsidRDefault="006704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1F57">
      <w:rPr>
        <w:rFonts w:ascii="Times New Roman" w:hAnsi="Times New Roman" w:cs="Times New Roman"/>
        <w:noProof/>
        <w:sz w:val="24"/>
        <w:szCs w:val="24"/>
      </w:rPr>
      <w:t>22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477" w:rsidRDefault="00670477" w:rsidP="00564E3C">
      <w:pPr>
        <w:spacing w:after="0" w:line="240" w:lineRule="auto"/>
      </w:pPr>
      <w:r>
        <w:separator/>
      </w:r>
    </w:p>
  </w:footnote>
  <w:footnote w:type="continuationSeparator" w:id="0">
    <w:p w:rsidR="00670477" w:rsidRDefault="006704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477"/>
    <w:rsid w:val="00372DC6"/>
    <w:rsid w:val="00564E3C"/>
    <w:rsid w:val="0064591D"/>
    <w:rsid w:val="00670477"/>
    <w:rsid w:val="00DD5B8A"/>
    <w:rsid w:val="00EB41B8"/>
    <w:rsid w:val="00EE1F57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533D7"/>
  <w15:chartTrackingRefBased/>
  <w15:docId w15:val="{0A698491-A877-47A8-97E4-860A117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2016-02-20T19:52:00Z</dcterms:created>
  <dcterms:modified xsi:type="dcterms:W3CDTF">2016-02-22T12:06:00Z</dcterms:modified>
</cp:coreProperties>
</file>